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Blackburn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Blackburn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Blackburn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Blackburn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Blackburn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Blackburn are estimated to have a score of 1-2 on the PGSI (low-risk gambling), whilst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64.6% </w:t>
      </w:r>
      <w:r w:rsidRPr="004747BF">
        <w:rPr>
          <w:rFonts w:ascii="Libre Franklin Light" w:eastAsia="Times New Roman" w:hAnsi="Libre Franklin Light" w:cs="Calibri Light"/>
        </w:rPr>
        <w:t xml:space="preserve">of those respondents classified as PGSI 8+ in Blackburn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Blackburn is estimated to be </w:t>
      </w:r>
      <w:r w:rsidRPr="00773DF7">
        <w:rPr>
          <w:rFonts w:ascii="Libre Franklin Light" w:eastAsia="Times New Roman" w:hAnsi="Libre Franklin Light" w:cs="Calibri Light"/>
          <w:b/>
          <w:bCs/>
          <w:color w:val="C45911" w:themeColor="accent2" w:themeShade="BF"/>
        </w:rPr>
        <w:t xml:space="preserve">£4,112,051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Blackburn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Blackburn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Blackburn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Blackburn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ackbur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Blackburn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ackbur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Blackburn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Blackburn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ackbur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Blackburn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Blackburn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Blackburn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Blackburn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Blackburn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Blackburn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£4,112,051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Blackburn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£66,979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£1,385,154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£99,228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£27,908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£51,164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£2,481,618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£4,112,051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Blackburn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Blackburn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Blackburn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Blackburn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Blackburn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Blackburn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Blackburn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Blackburn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32.5%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Blackburn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Blackburn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Blackburn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Blackburn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854D13D-2515-4BE4-9A4D-89D096BD61B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